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40602" w14:textId="77777777" w:rsidR="009821C2" w:rsidRDefault="009821C2" w:rsidP="009821C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George MARTENDALE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654741D5" w14:textId="77777777" w:rsidR="009821C2" w:rsidRDefault="009821C2" w:rsidP="009821C2">
      <w:pPr>
        <w:pStyle w:val="NoSpacing"/>
        <w:rPr>
          <w:rFonts w:eastAsia="Times New Roman" w:cs="Times New Roman"/>
          <w:szCs w:val="24"/>
        </w:rPr>
      </w:pPr>
    </w:p>
    <w:p w14:paraId="79B570AD" w14:textId="77777777" w:rsidR="009821C2" w:rsidRDefault="009821C2" w:rsidP="009821C2">
      <w:pPr>
        <w:pStyle w:val="NoSpacing"/>
        <w:rPr>
          <w:rFonts w:eastAsia="Times New Roman" w:cs="Times New Roman"/>
          <w:szCs w:val="24"/>
        </w:rPr>
      </w:pPr>
    </w:p>
    <w:p w14:paraId="40B0970E" w14:textId="77777777" w:rsidR="009821C2" w:rsidRDefault="009821C2" w:rsidP="009821C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28 Jul.</w:t>
      </w:r>
      <w:r>
        <w:rPr>
          <w:rFonts w:eastAsia="Times New Roman" w:cs="Times New Roman"/>
          <w:szCs w:val="24"/>
        </w:rPr>
        <w:tab/>
        <w:t>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</w:t>
      </w:r>
      <w:proofErr w:type="spellStart"/>
      <w:r>
        <w:rPr>
          <w:rFonts w:eastAsia="Times New Roman" w:cs="Times New Roman"/>
          <w:szCs w:val="24"/>
        </w:rPr>
        <w:t>Torpenhowe</w:t>
      </w:r>
      <w:proofErr w:type="spellEnd"/>
      <w:r>
        <w:rPr>
          <w:rFonts w:eastAsia="Times New Roman" w:cs="Times New Roman"/>
          <w:szCs w:val="24"/>
        </w:rPr>
        <w:t>,</w:t>
      </w:r>
    </w:p>
    <w:p w14:paraId="519FD7D1" w14:textId="77777777" w:rsidR="009821C2" w:rsidRDefault="009821C2" w:rsidP="009821C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Cumberland, into landholdings of Sir William Legh(q.v.).</w:t>
      </w:r>
    </w:p>
    <w:p w14:paraId="7C273DB2" w14:textId="77777777" w:rsidR="009821C2" w:rsidRDefault="009821C2" w:rsidP="009821C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876CE87" w14:textId="77777777" w:rsidR="009821C2" w:rsidRDefault="009821C2" w:rsidP="009821C2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p.109)</w:t>
      </w:r>
    </w:p>
    <w:p w14:paraId="50DDC412" w14:textId="77777777" w:rsidR="009821C2" w:rsidRDefault="009821C2" w:rsidP="009821C2">
      <w:pPr>
        <w:pStyle w:val="NoSpacing"/>
        <w:rPr>
          <w:rFonts w:eastAsia="Times New Roman" w:cs="Times New Roman"/>
          <w:szCs w:val="24"/>
        </w:rPr>
      </w:pPr>
    </w:p>
    <w:p w14:paraId="66B7B4C3" w14:textId="77777777" w:rsidR="009821C2" w:rsidRDefault="009821C2" w:rsidP="009821C2">
      <w:pPr>
        <w:pStyle w:val="NoSpacing"/>
        <w:rPr>
          <w:rFonts w:eastAsia="Times New Roman" w:cs="Times New Roman"/>
          <w:szCs w:val="24"/>
        </w:rPr>
      </w:pPr>
    </w:p>
    <w:p w14:paraId="309E8EF5" w14:textId="77777777" w:rsidR="009821C2" w:rsidRDefault="009821C2" w:rsidP="009821C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8 August 2023</w:t>
      </w:r>
    </w:p>
    <w:p w14:paraId="42A9D05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AD432" w14:textId="77777777" w:rsidR="009821C2" w:rsidRDefault="009821C2" w:rsidP="009139A6">
      <w:r>
        <w:separator/>
      </w:r>
    </w:p>
  </w:endnote>
  <w:endnote w:type="continuationSeparator" w:id="0">
    <w:p w14:paraId="370A2F59" w14:textId="77777777" w:rsidR="009821C2" w:rsidRDefault="009821C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9A42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04DD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A521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A96AA" w14:textId="77777777" w:rsidR="009821C2" w:rsidRDefault="009821C2" w:rsidP="009139A6">
      <w:r>
        <w:separator/>
      </w:r>
    </w:p>
  </w:footnote>
  <w:footnote w:type="continuationSeparator" w:id="0">
    <w:p w14:paraId="0338C3FF" w14:textId="77777777" w:rsidR="009821C2" w:rsidRDefault="009821C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2EC1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6A7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3E1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1C2"/>
    <w:rsid w:val="000666E0"/>
    <w:rsid w:val="002510B7"/>
    <w:rsid w:val="005C130B"/>
    <w:rsid w:val="00826F5C"/>
    <w:rsid w:val="009139A6"/>
    <w:rsid w:val="009448BB"/>
    <w:rsid w:val="00947624"/>
    <w:rsid w:val="009821C2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119A9"/>
  <w15:chartTrackingRefBased/>
  <w15:docId w15:val="{58749651-6438-47E8-84E3-497932465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2023-08-08T20:56:00Z</dcterms:created>
  <dcterms:modified xsi:type="dcterms:W3CDTF">2023-08-08T20:57:00Z</dcterms:modified>
</cp:coreProperties>
</file>